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5D7E5" w14:textId="77777777" w:rsidR="007C5AB8" w:rsidRPr="009A7C0F" w:rsidRDefault="007C5AB8" w:rsidP="007C5AB8">
      <w:pPr>
        <w:ind w:firstLine="0"/>
        <w:jc w:val="center"/>
        <w:rPr>
          <w:snapToGrid w:val="0"/>
          <w:szCs w:val="24"/>
        </w:rPr>
      </w:pPr>
      <w:r w:rsidRPr="009A7C0F">
        <w:rPr>
          <w:noProof/>
          <w:snapToGrid w:val="0"/>
          <w:szCs w:val="24"/>
          <w:lang w:eastAsia="ru-RU"/>
        </w:rPr>
        <w:drawing>
          <wp:inline distT="0" distB="0" distL="0" distR="0" wp14:anchorId="37315049" wp14:editId="79E1CB5F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082AD6" w14:textId="77777777" w:rsidR="007C5AB8" w:rsidRPr="009A7C0F" w:rsidRDefault="007C5AB8" w:rsidP="007C5AB8">
      <w:pPr>
        <w:ind w:firstLine="0"/>
        <w:jc w:val="center"/>
        <w:rPr>
          <w:snapToGrid w:val="0"/>
          <w:szCs w:val="24"/>
        </w:rPr>
      </w:pPr>
    </w:p>
    <w:p w14:paraId="0D600187" w14:textId="77777777" w:rsidR="007C5AB8" w:rsidRPr="009A7C0F" w:rsidRDefault="007C5AB8" w:rsidP="007C5AB8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Актуализация схемы теплоснабжения</w:t>
      </w:r>
    </w:p>
    <w:p w14:paraId="37274AD8" w14:textId="77777777" w:rsidR="007C5AB8" w:rsidRPr="009A7C0F" w:rsidRDefault="007C5AB8" w:rsidP="007C5AB8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городского округа</w:t>
      </w:r>
    </w:p>
    <w:p w14:paraId="796F2026" w14:textId="77777777" w:rsidR="007C5AB8" w:rsidRPr="009A7C0F" w:rsidRDefault="007C5AB8" w:rsidP="007C5AB8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9A7C0F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9A7C0F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9A7C0F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9A7C0F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9A7C0F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2E5CA993" w14:textId="4D0B074B" w:rsidR="00F5780A" w:rsidRPr="009A7C0F" w:rsidRDefault="00F5780A" w:rsidP="007C5AB8">
      <w:pPr>
        <w:ind w:firstLine="0"/>
        <w:jc w:val="center"/>
        <w:rPr>
          <w:b/>
          <w:noProof/>
          <w:sz w:val="32"/>
          <w:szCs w:val="32"/>
        </w:rPr>
      </w:pPr>
      <w:r w:rsidRPr="009A7C0F">
        <w:rPr>
          <w:b/>
          <w:noProof/>
          <w:sz w:val="32"/>
          <w:szCs w:val="32"/>
        </w:rPr>
        <w:t>Глава 1</w:t>
      </w:r>
      <w:r w:rsidR="00C5163B" w:rsidRPr="009A7C0F">
        <w:rPr>
          <w:b/>
          <w:noProof/>
          <w:sz w:val="32"/>
          <w:szCs w:val="32"/>
        </w:rPr>
        <w:t>3</w:t>
      </w:r>
      <w:r w:rsidRPr="009A7C0F">
        <w:rPr>
          <w:b/>
          <w:noProof/>
          <w:sz w:val="32"/>
          <w:szCs w:val="32"/>
        </w:rPr>
        <w:t xml:space="preserve">. </w:t>
      </w:r>
      <w:r w:rsidR="00C5163B" w:rsidRPr="009A7C0F">
        <w:rPr>
          <w:b/>
          <w:noProof/>
          <w:sz w:val="32"/>
          <w:szCs w:val="32"/>
        </w:rPr>
        <w:t>Индикаторы</w:t>
      </w:r>
      <w:r w:rsidR="007C5AB8" w:rsidRPr="009A7C0F">
        <w:rPr>
          <w:b/>
          <w:noProof/>
          <w:sz w:val="32"/>
          <w:szCs w:val="32"/>
        </w:rPr>
        <w:t xml:space="preserve"> развития систем теплоснабжения</w:t>
      </w:r>
    </w:p>
    <w:p w14:paraId="08F5BDFC" w14:textId="77777777" w:rsidR="00F5780A" w:rsidRPr="009A7C0F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7680B0E9" w14:textId="77777777" w:rsidR="000E70ED" w:rsidRPr="009A7C0F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</w:rPr>
        <w:sectPr w:rsidR="000E70ED" w:rsidRPr="009A7C0F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007FE066" w14:textId="77777777" w:rsidR="00C06F06" w:rsidRPr="00FE5242" w:rsidRDefault="00C06F06" w:rsidP="00C06F06">
      <w:pPr>
        <w:ind w:firstLine="29"/>
        <w:jc w:val="center"/>
        <w:rPr>
          <w:highlight w:val="yellow"/>
        </w:rPr>
      </w:pPr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C06F06" w:rsidRPr="00FE5242" w14:paraId="7AE998C7" w14:textId="77777777" w:rsidTr="00C06F06">
        <w:trPr>
          <w:trHeight w:val="432"/>
          <w:jc w:val="center"/>
        </w:trPr>
        <w:tc>
          <w:tcPr>
            <w:tcW w:w="2634" w:type="pct"/>
            <w:vAlign w:val="center"/>
          </w:tcPr>
          <w:p w14:paraId="44D05EA1" w14:textId="77777777" w:rsidR="00C06F06" w:rsidRPr="00877308" w:rsidRDefault="00C06F06" w:rsidP="00C06F06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08CB3275" w14:textId="77777777" w:rsidR="00C06F06" w:rsidRPr="00877308" w:rsidRDefault="00C06F06" w:rsidP="00C06F06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765B6F6B" w14:textId="77777777" w:rsidR="00C06F06" w:rsidRDefault="00C06F06" w:rsidP="00C06F06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2CCE4F90" w14:textId="77777777" w:rsidR="00C06F06" w:rsidRDefault="00C06F06" w:rsidP="00C06F06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01CF0C2D" w14:textId="77777777" w:rsidR="00C06F06" w:rsidRDefault="00C06F06" w:rsidP="00C06F06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7F12CB0C" w14:textId="77777777" w:rsidR="00C06F06" w:rsidRDefault="00C06F06" w:rsidP="00C06F06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0F048E1D" w14:textId="77777777" w:rsidR="00C06F06" w:rsidRPr="00877308" w:rsidRDefault="00C06F06" w:rsidP="00C06F06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3CCCB797" w14:textId="77777777" w:rsidR="00C06F06" w:rsidRPr="00877308" w:rsidRDefault="00C06F06" w:rsidP="00C06F06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14ABF985" w14:textId="77777777" w:rsidR="00C06F06" w:rsidRPr="00877308" w:rsidRDefault="00C06F06" w:rsidP="00C06F06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249018BE" w14:textId="77777777" w:rsidR="00C06F06" w:rsidRPr="005E7AE8" w:rsidRDefault="00C06F06" w:rsidP="00C06F06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4711F80E" w14:textId="77777777" w:rsidR="00C06F06" w:rsidRPr="005E7AE8" w:rsidRDefault="00C06F06" w:rsidP="00C06F06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1766126C" w14:textId="77777777" w:rsidR="00C06F06" w:rsidRPr="005E7AE8" w:rsidRDefault="00C06F06" w:rsidP="00C06F06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41DD6AD6" w14:textId="77777777" w:rsidR="00C06F06" w:rsidRPr="005E7AE8" w:rsidRDefault="00C06F06" w:rsidP="00C06F06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66587705" w14:textId="77777777" w:rsidR="00C06F06" w:rsidRPr="005E7AE8" w:rsidRDefault="00C06F06" w:rsidP="00C06F06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6ADAEE81" w14:textId="77777777" w:rsidR="00C06F06" w:rsidRPr="005E7AE8" w:rsidRDefault="00C06F06" w:rsidP="00C06F06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6BFCB615" w14:textId="77777777" w:rsidR="00C06F06" w:rsidRPr="005E7AE8" w:rsidRDefault="00C06F06" w:rsidP="00C06F06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58E24122" w14:textId="77777777" w:rsidR="00C06F06" w:rsidRPr="005E7AE8" w:rsidRDefault="00C06F06" w:rsidP="00C06F06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C06F06" w:rsidRPr="00FE5242" w14:paraId="2C2C2954" w14:textId="77777777" w:rsidTr="00C06F06">
        <w:trPr>
          <w:trHeight w:val="85"/>
          <w:jc w:val="center"/>
        </w:trPr>
        <w:tc>
          <w:tcPr>
            <w:tcW w:w="2634" w:type="pct"/>
          </w:tcPr>
          <w:p w14:paraId="6E970BEB" w14:textId="77777777" w:rsidR="00C06F06" w:rsidRPr="00877308" w:rsidRDefault="00C06F06" w:rsidP="00C06F06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33B11981" w14:textId="77777777" w:rsidR="00C06F06" w:rsidRPr="005E7AE8" w:rsidRDefault="00C06F06" w:rsidP="00C06F06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</w:tbl>
    <w:p w14:paraId="41FA316C" w14:textId="77777777" w:rsidR="00C348C4" w:rsidRPr="009A7C0F" w:rsidRDefault="00C348C4" w:rsidP="00C348C4">
      <w:pPr>
        <w:widowControl w:val="0"/>
        <w:suppressAutoHyphens/>
      </w:pPr>
    </w:p>
    <w:p w14:paraId="6833E790" w14:textId="77777777" w:rsidR="000646A1" w:rsidRPr="009A7C0F" w:rsidRDefault="000646A1" w:rsidP="000646A1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Актуализация схемы теплоснабжения</w:t>
      </w:r>
    </w:p>
    <w:p w14:paraId="2A478031" w14:textId="77777777" w:rsidR="000646A1" w:rsidRPr="009A7C0F" w:rsidRDefault="000646A1" w:rsidP="000646A1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городского округа</w:t>
      </w:r>
    </w:p>
    <w:p w14:paraId="140D9B77" w14:textId="77777777" w:rsidR="000646A1" w:rsidRPr="009A7C0F" w:rsidRDefault="000646A1" w:rsidP="000646A1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9A7C0F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9A7C0F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9A7C0F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9A7C0F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9A7C0F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9A7C0F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0028902A" w14:textId="372917C9" w:rsidR="00C5163B" w:rsidRPr="009A7C0F" w:rsidRDefault="00C5163B" w:rsidP="00C5163B">
      <w:pPr>
        <w:ind w:firstLine="0"/>
        <w:jc w:val="center"/>
        <w:rPr>
          <w:b/>
          <w:noProof/>
          <w:sz w:val="32"/>
          <w:szCs w:val="32"/>
        </w:rPr>
      </w:pPr>
      <w:r w:rsidRPr="009A7C0F">
        <w:rPr>
          <w:b/>
          <w:noProof/>
          <w:sz w:val="32"/>
          <w:szCs w:val="32"/>
        </w:rPr>
        <w:t>Глава 13. Индикаторы</w:t>
      </w:r>
      <w:r w:rsidR="000646A1" w:rsidRPr="009A7C0F">
        <w:rPr>
          <w:b/>
          <w:noProof/>
          <w:sz w:val="32"/>
          <w:szCs w:val="32"/>
        </w:rPr>
        <w:t xml:space="preserve"> развития систем теплоснабжения</w:t>
      </w:r>
    </w:p>
    <w:p w14:paraId="195D1326" w14:textId="3DA61C95" w:rsidR="00B56613" w:rsidRPr="009A7C0F" w:rsidRDefault="00B56613" w:rsidP="00296754">
      <w:pPr>
        <w:widowControl w:val="0"/>
        <w:suppressAutoHyphens/>
      </w:pPr>
    </w:p>
    <w:p w14:paraId="28A35194" w14:textId="77777777" w:rsidR="00B56613" w:rsidRPr="009A7C0F" w:rsidRDefault="00B56613" w:rsidP="00296754">
      <w:pPr>
        <w:widowControl w:val="0"/>
        <w:suppressAutoHyphens/>
        <w:sectPr w:rsidR="00B56613" w:rsidRPr="009A7C0F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9A7C0F" w:rsidRDefault="00364B54" w:rsidP="00283DB0">
      <w:pPr>
        <w:pStyle w:val="a3"/>
      </w:pPr>
      <w:r w:rsidRPr="009A7C0F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9A7C0F" w:rsidRDefault="002C395C">
          <w:pPr>
            <w:pStyle w:val="af"/>
          </w:pPr>
        </w:p>
        <w:p w14:paraId="6343AC33" w14:textId="76C4EFD0" w:rsidR="009A7C0F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9A7C0F">
            <w:fldChar w:fldCharType="begin"/>
          </w:r>
          <w:r w:rsidRPr="009A7C0F">
            <w:instrText xml:space="preserve"> TOC \o "1-3" \h \z \u </w:instrText>
          </w:r>
          <w:r w:rsidRPr="009A7C0F">
            <w:fldChar w:fldCharType="separate"/>
          </w:r>
          <w:hyperlink w:anchor="_Toc204778090" w:history="1">
            <w:r w:rsidR="009A7C0F" w:rsidRPr="00B7165D">
              <w:rPr>
                <w:rStyle w:val="afd"/>
                <w:noProof/>
                <w:lang w:bidi="ru-RU"/>
              </w:rPr>
              <w:t>Состав документа</w:t>
            </w:r>
            <w:r w:rsidR="009A7C0F">
              <w:rPr>
                <w:noProof/>
                <w:webHidden/>
              </w:rPr>
              <w:tab/>
            </w:r>
            <w:r w:rsidR="009A7C0F">
              <w:rPr>
                <w:noProof/>
                <w:webHidden/>
              </w:rPr>
              <w:fldChar w:fldCharType="begin"/>
            </w:r>
            <w:r w:rsidR="009A7C0F">
              <w:rPr>
                <w:noProof/>
                <w:webHidden/>
              </w:rPr>
              <w:instrText xml:space="preserve"> PAGEREF _Toc204778090 \h </w:instrText>
            </w:r>
            <w:r w:rsidR="009A7C0F">
              <w:rPr>
                <w:noProof/>
                <w:webHidden/>
              </w:rPr>
            </w:r>
            <w:r w:rsidR="009A7C0F">
              <w:rPr>
                <w:noProof/>
                <w:webHidden/>
              </w:rPr>
              <w:fldChar w:fldCharType="separate"/>
            </w:r>
            <w:r w:rsidR="00107F37">
              <w:rPr>
                <w:noProof/>
                <w:webHidden/>
              </w:rPr>
              <w:t>4</w:t>
            </w:r>
            <w:r w:rsidR="009A7C0F">
              <w:rPr>
                <w:noProof/>
                <w:webHidden/>
              </w:rPr>
              <w:fldChar w:fldCharType="end"/>
            </w:r>
          </w:hyperlink>
        </w:p>
        <w:p w14:paraId="36321F02" w14:textId="0D99F4AF" w:rsidR="009A7C0F" w:rsidRDefault="00C06F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778091" w:history="1">
            <w:r w:rsidR="009A7C0F" w:rsidRPr="00B7165D">
              <w:rPr>
                <w:rStyle w:val="afd"/>
                <w:noProof/>
                <w:lang w:bidi="ru-RU"/>
              </w:rPr>
              <w:t>Определения</w:t>
            </w:r>
            <w:r w:rsidR="009A7C0F">
              <w:rPr>
                <w:noProof/>
                <w:webHidden/>
              </w:rPr>
              <w:tab/>
            </w:r>
            <w:r w:rsidR="009A7C0F">
              <w:rPr>
                <w:noProof/>
                <w:webHidden/>
              </w:rPr>
              <w:fldChar w:fldCharType="begin"/>
            </w:r>
            <w:r w:rsidR="009A7C0F">
              <w:rPr>
                <w:noProof/>
                <w:webHidden/>
              </w:rPr>
              <w:instrText xml:space="preserve"> PAGEREF _Toc204778091 \h </w:instrText>
            </w:r>
            <w:r w:rsidR="009A7C0F">
              <w:rPr>
                <w:noProof/>
                <w:webHidden/>
              </w:rPr>
            </w:r>
            <w:r w:rsidR="009A7C0F">
              <w:rPr>
                <w:noProof/>
                <w:webHidden/>
              </w:rPr>
              <w:fldChar w:fldCharType="separate"/>
            </w:r>
            <w:r w:rsidR="00107F37">
              <w:rPr>
                <w:noProof/>
                <w:webHidden/>
              </w:rPr>
              <w:t>5</w:t>
            </w:r>
            <w:r w:rsidR="009A7C0F">
              <w:rPr>
                <w:noProof/>
                <w:webHidden/>
              </w:rPr>
              <w:fldChar w:fldCharType="end"/>
            </w:r>
          </w:hyperlink>
        </w:p>
        <w:p w14:paraId="3BDC5A95" w14:textId="241D3D9C" w:rsidR="009A7C0F" w:rsidRDefault="00C06F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778092" w:history="1">
            <w:r w:rsidR="009A7C0F" w:rsidRPr="00B7165D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9A7C0F">
              <w:rPr>
                <w:noProof/>
                <w:webHidden/>
              </w:rPr>
              <w:tab/>
            </w:r>
            <w:r w:rsidR="009A7C0F">
              <w:rPr>
                <w:noProof/>
                <w:webHidden/>
              </w:rPr>
              <w:fldChar w:fldCharType="begin"/>
            </w:r>
            <w:r w:rsidR="009A7C0F">
              <w:rPr>
                <w:noProof/>
                <w:webHidden/>
              </w:rPr>
              <w:instrText xml:space="preserve"> PAGEREF _Toc204778092 \h </w:instrText>
            </w:r>
            <w:r w:rsidR="009A7C0F">
              <w:rPr>
                <w:noProof/>
                <w:webHidden/>
              </w:rPr>
            </w:r>
            <w:r w:rsidR="009A7C0F">
              <w:rPr>
                <w:noProof/>
                <w:webHidden/>
              </w:rPr>
              <w:fldChar w:fldCharType="separate"/>
            </w:r>
            <w:r w:rsidR="00107F37">
              <w:rPr>
                <w:noProof/>
                <w:webHidden/>
              </w:rPr>
              <w:t>8</w:t>
            </w:r>
            <w:r w:rsidR="009A7C0F">
              <w:rPr>
                <w:noProof/>
                <w:webHidden/>
              </w:rPr>
              <w:fldChar w:fldCharType="end"/>
            </w:r>
          </w:hyperlink>
        </w:p>
        <w:p w14:paraId="0F8BCB37" w14:textId="495127E1" w:rsidR="009A7C0F" w:rsidRDefault="00C06F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778093" w:history="1">
            <w:r w:rsidR="009A7C0F" w:rsidRPr="00B7165D">
              <w:rPr>
                <w:rStyle w:val="afd"/>
                <w:noProof/>
              </w:rPr>
              <w:t>ГЛАВА 13. ИНДИКАТОРЫ РАЗВИТИЯ СИСТЕМ ТЕПЛОСНАБЖЕНИЯ</w:t>
            </w:r>
            <w:r w:rsidR="009A7C0F">
              <w:rPr>
                <w:noProof/>
                <w:webHidden/>
              </w:rPr>
              <w:tab/>
            </w:r>
            <w:r w:rsidR="009A7C0F">
              <w:rPr>
                <w:noProof/>
                <w:webHidden/>
              </w:rPr>
              <w:fldChar w:fldCharType="begin"/>
            </w:r>
            <w:r w:rsidR="009A7C0F">
              <w:rPr>
                <w:noProof/>
                <w:webHidden/>
              </w:rPr>
              <w:instrText xml:space="preserve"> PAGEREF _Toc204778093 \h </w:instrText>
            </w:r>
            <w:r w:rsidR="009A7C0F">
              <w:rPr>
                <w:noProof/>
                <w:webHidden/>
              </w:rPr>
            </w:r>
            <w:r w:rsidR="009A7C0F">
              <w:rPr>
                <w:noProof/>
                <w:webHidden/>
              </w:rPr>
              <w:fldChar w:fldCharType="separate"/>
            </w:r>
            <w:r w:rsidR="00107F37">
              <w:rPr>
                <w:noProof/>
                <w:webHidden/>
              </w:rPr>
              <w:t>9</w:t>
            </w:r>
            <w:r w:rsidR="009A7C0F">
              <w:rPr>
                <w:noProof/>
                <w:webHidden/>
              </w:rPr>
              <w:fldChar w:fldCharType="end"/>
            </w:r>
          </w:hyperlink>
        </w:p>
        <w:p w14:paraId="084EDBC1" w14:textId="4AE58C49" w:rsidR="00364B54" w:rsidRPr="009A7C0F" w:rsidRDefault="002C395C">
          <w:pPr>
            <w:rPr>
              <w:b/>
              <w:bCs/>
            </w:rPr>
          </w:pPr>
          <w:r w:rsidRPr="009A7C0F">
            <w:rPr>
              <w:b/>
              <w:bCs/>
            </w:rPr>
            <w:fldChar w:fldCharType="end"/>
          </w:r>
        </w:p>
        <w:p w14:paraId="23E5E594" w14:textId="2DEA15B0" w:rsidR="002C395C" w:rsidRPr="009A7C0F" w:rsidRDefault="00C06F06" w:rsidP="00364B54">
          <w:pPr>
            <w:ind w:firstLine="0"/>
          </w:pPr>
        </w:p>
      </w:sdtContent>
    </w:sdt>
    <w:p w14:paraId="685DBFE9" w14:textId="77777777" w:rsidR="00364B54" w:rsidRPr="009A7C0F" w:rsidRDefault="00364B54">
      <w:pPr>
        <w:spacing w:after="160" w:line="259" w:lineRule="auto"/>
        <w:ind w:firstLine="0"/>
        <w:jc w:val="left"/>
        <w:sectPr w:rsidR="00364B54" w:rsidRPr="009A7C0F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9A7C0F" w:rsidRDefault="00FE5242" w:rsidP="00FE5242">
      <w:pPr>
        <w:pStyle w:val="0"/>
        <w:pageBreakBefore/>
        <w:spacing w:before="0"/>
      </w:pPr>
      <w:bookmarkStart w:id="0" w:name="_Toc139374356"/>
      <w:bookmarkStart w:id="1" w:name="_Toc204778090"/>
      <w:r w:rsidRPr="009A7C0F">
        <w:lastRenderedPageBreak/>
        <w:t>Состав документа</w:t>
      </w:r>
      <w:bookmarkEnd w:id="0"/>
      <w:bookmarkEnd w:id="1"/>
    </w:p>
    <w:p w14:paraId="3A523C34" w14:textId="1D7B8EE8" w:rsidR="00FE5242" w:rsidRPr="009A7C0F" w:rsidRDefault="00FE5242" w:rsidP="00FE5242">
      <w:r w:rsidRPr="009A7C0F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0646A1" w:rsidRPr="009A7C0F" w14:paraId="671683AE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09E2B84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EF84FB5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" w:name="RANGE!B3"/>
            <w:r w:rsidRPr="009A7C0F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"/>
          </w:p>
        </w:tc>
      </w:tr>
      <w:tr w:rsidR="000646A1" w:rsidRPr="009A7C0F" w14:paraId="68FA4BDB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5C69B80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3" w:name="_Hlk512241624" w:colFirst="1" w:colLast="1"/>
            <w:r w:rsidRPr="009A7C0F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F486FEB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0646A1" w:rsidRPr="009A7C0F" w14:paraId="71FB8EC1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53D0751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14EAACE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0646A1" w:rsidRPr="009A7C0F" w14:paraId="22B20915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AA06DEF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7A65259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0646A1" w:rsidRPr="009A7C0F" w14:paraId="61AFD6CF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31341EC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4D4C5AA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0646A1" w:rsidRPr="009A7C0F" w14:paraId="60759547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1D0AB0D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D3EE21F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0646A1" w:rsidRPr="009A7C0F" w14:paraId="584F8EC4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9ECB2B7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890DBDE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0646A1" w:rsidRPr="009A7C0F" w14:paraId="6113D3FB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F24DB1A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3F675D9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0646A1" w:rsidRPr="009A7C0F" w14:paraId="2A921A54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0B82F55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4FC9FFA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0646A1" w:rsidRPr="009A7C0F" w14:paraId="103687F3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208E08E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99B91D5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0646A1" w:rsidRPr="009A7C0F" w14:paraId="3114117F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70A3A84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E738722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0646A1" w:rsidRPr="009A7C0F" w14:paraId="3F18304A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9F00F93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9925D75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0646A1" w:rsidRPr="009A7C0F" w14:paraId="26B781B4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E01581C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49DD9C1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0646A1" w:rsidRPr="009A7C0F" w14:paraId="58784E08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8F79FE5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EBDF54C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0646A1" w:rsidRPr="009A7C0F" w14:paraId="7A60DFE9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A5678A1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25E654D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0646A1" w:rsidRPr="009A7C0F" w14:paraId="64C54CC0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17ADC8A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16B8476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0646A1" w:rsidRPr="009A7C0F" w14:paraId="1DDC915E" w14:textId="77777777" w:rsidTr="00C06F06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01E5033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5F75DF7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0646A1" w:rsidRPr="009A7C0F" w14:paraId="7F674E13" w14:textId="77777777" w:rsidTr="00C06F06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31C193B3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6A4BF79E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0646A1" w:rsidRPr="009A7C0F" w14:paraId="7C51AED3" w14:textId="77777777" w:rsidTr="00C06F06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392B1B66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45C6F27E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0646A1" w:rsidRPr="009A7C0F" w14:paraId="7F3C8879" w14:textId="77777777" w:rsidTr="00C06F06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64ACD9CC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562C5EC5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0646A1" w:rsidRPr="009A7C0F" w14:paraId="7688CED0" w14:textId="77777777" w:rsidTr="00C06F06">
        <w:trPr>
          <w:trHeight w:val="454"/>
        </w:trPr>
        <w:tc>
          <w:tcPr>
            <w:tcW w:w="749" w:type="pct"/>
            <w:vAlign w:val="center"/>
          </w:tcPr>
          <w:p w14:paraId="504C9326" w14:textId="77777777" w:rsidR="000646A1" w:rsidRPr="009A7C0F" w:rsidRDefault="000646A1" w:rsidP="00C06F06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24B60920" w14:textId="77777777" w:rsidR="000646A1" w:rsidRPr="009A7C0F" w:rsidRDefault="000646A1" w:rsidP="00C06F06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9A7C0F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  <w:bookmarkEnd w:id="3"/>
    </w:tbl>
    <w:p w14:paraId="069256AA" w14:textId="77777777" w:rsidR="000646A1" w:rsidRPr="009A7C0F" w:rsidRDefault="000646A1" w:rsidP="00FE5242"/>
    <w:p w14:paraId="56BE025C" w14:textId="34A7FA29" w:rsidR="00FE5242" w:rsidRPr="009A7C0F" w:rsidRDefault="00FE5242" w:rsidP="00FE5242">
      <w:pPr>
        <w:pStyle w:val="0"/>
        <w:spacing w:before="0"/>
      </w:pPr>
      <w:bookmarkStart w:id="4" w:name="_Toc139374357"/>
      <w:bookmarkStart w:id="5" w:name="_Toc204778091"/>
      <w:r w:rsidRPr="009A7C0F">
        <w:lastRenderedPageBreak/>
        <w:t>Определения</w:t>
      </w:r>
      <w:bookmarkEnd w:id="4"/>
      <w:bookmarkEnd w:id="5"/>
    </w:p>
    <w:p w14:paraId="526D65E0" w14:textId="77777777" w:rsidR="00FE5242" w:rsidRPr="009A7C0F" w:rsidRDefault="00FE5242" w:rsidP="00FE5242">
      <w:r w:rsidRPr="009A7C0F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9A7C0F" w:rsidRDefault="00FE5242" w:rsidP="00FE5242">
      <w:pPr>
        <w:pStyle w:val="aff"/>
        <w:spacing w:before="0" w:after="120"/>
        <w:jc w:val="left"/>
      </w:pPr>
      <w:r w:rsidRPr="009A7C0F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9A7C0F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9A7C0F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9A7C0F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9A7C0F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9A7C0F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9A7C0F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9A7C0F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9A7C0F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9A7C0F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9A7C0F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9A7C0F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9A7C0F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9A7C0F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9A7C0F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9A7C0F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9A7C0F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9A7C0F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9A7C0F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9A7C0F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9A7C0F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9A7C0F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9A7C0F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9A7C0F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9A7C0F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9A7C0F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9A7C0F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9A7C0F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9A7C0F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9A7C0F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Pr="009A7C0F" w:rsidRDefault="00877308" w:rsidP="00877308">
      <w:pPr>
        <w:ind w:firstLine="0"/>
      </w:pPr>
    </w:p>
    <w:p w14:paraId="4EE81F0D" w14:textId="77777777" w:rsidR="00877308" w:rsidRPr="009A7C0F" w:rsidRDefault="00877308" w:rsidP="00FE5242">
      <w:pPr>
        <w:sectPr w:rsidR="00877308" w:rsidRPr="009A7C0F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9A7C0F" w:rsidRDefault="00FE5242" w:rsidP="00FE5242">
      <w:pPr>
        <w:pStyle w:val="0"/>
        <w:pageBreakBefore/>
        <w:spacing w:before="0"/>
      </w:pPr>
      <w:bookmarkStart w:id="6" w:name="_Toc27326801"/>
      <w:bookmarkStart w:id="7" w:name="_Toc139374358"/>
      <w:bookmarkStart w:id="8" w:name="_Toc204778092"/>
      <w:r w:rsidRPr="009A7C0F">
        <w:lastRenderedPageBreak/>
        <w:t>Перечень принятых обозначений</w:t>
      </w:r>
      <w:bookmarkEnd w:id="6"/>
      <w:bookmarkEnd w:id="7"/>
      <w:bookmarkEnd w:id="8"/>
    </w:p>
    <w:p w14:paraId="70027389" w14:textId="77777777" w:rsidR="00FE5242" w:rsidRPr="009A7C0F" w:rsidRDefault="00FE5242" w:rsidP="00FE5242">
      <w:r w:rsidRPr="009A7C0F">
        <w:t>В настоящей работе применяются следующие сокращенные обозначения:</w:t>
      </w:r>
    </w:p>
    <w:p w14:paraId="29174AEE" w14:textId="77777777" w:rsidR="00FE5242" w:rsidRPr="009A7C0F" w:rsidRDefault="00FE5242" w:rsidP="00FE5242">
      <w:pPr>
        <w:pStyle w:val="aff"/>
        <w:spacing w:before="0" w:after="120"/>
        <w:jc w:val="left"/>
      </w:pPr>
      <w:r w:rsidRPr="009A7C0F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9A7C0F" w14:paraId="7990290F" w14:textId="77777777" w:rsidTr="00C06F06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9A7C0F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9A7C0F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9A7C0F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9A7C0F" w14:paraId="05CE600A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9A7C0F" w14:paraId="6FBFD840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9A7C0F" w14:paraId="0D4BD702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9A7C0F" w14:paraId="20346FC4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9A7C0F" w14:paraId="0A019F23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9A7C0F" w14:paraId="719D74B5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9A7C0F" w14:paraId="1F766AF0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9A7C0F" w14:paraId="3629146B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9A7C0F" w14:paraId="696A6B7A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9A7C0F" w14:paraId="4D95F533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9A7C0F" w14:paraId="72F7D428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9A7C0F" w14:paraId="3DCB7FB3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9A7C0F" w14:paraId="5B0B525D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9A7C0F" w14:paraId="3BE39759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9A7C0F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9A7C0F" w14:paraId="0254222D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9A7C0F" w14:paraId="34ADF57D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9A7C0F" w14:paraId="4433245D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9A7C0F" w14:paraId="65C562DB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9A7C0F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9A7C0F" w14:paraId="6B39131B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9A7C0F" w14:paraId="23AB7C15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9A7C0F" w14:paraId="1007B415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9A7C0F" w14:paraId="07CD5BC9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9A7C0F" w14:paraId="58CFF62D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9A7C0F" w14:paraId="213C1EDF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9A7C0F" w14:paraId="0E7ED26F" w14:textId="77777777" w:rsidTr="00C06F06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9A7C0F" w14:paraId="4E9C445B" w14:textId="77777777" w:rsidTr="00C06F06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9A7C0F" w:rsidRDefault="00FE5242" w:rsidP="00C06F0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9A7C0F" w:rsidRDefault="00FE5242" w:rsidP="00C06F0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0646A1" w:rsidRPr="009A7C0F" w14:paraId="392D456C" w14:textId="77777777" w:rsidTr="00C06F06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0646A1" w:rsidRPr="009A7C0F" w:rsidRDefault="000646A1" w:rsidP="000646A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5DA7229E" w:rsidR="000646A1" w:rsidRPr="009A7C0F" w:rsidRDefault="000646A1" w:rsidP="000646A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32C078E5" w:rsidR="000646A1" w:rsidRPr="009A7C0F" w:rsidRDefault="000646A1" w:rsidP="000646A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9A7C0F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9A7C0F" w:rsidRDefault="00FE5242" w:rsidP="00FE5242">
      <w:pPr>
        <w:ind w:firstLine="0"/>
      </w:pPr>
    </w:p>
    <w:p w14:paraId="6E9F5F94" w14:textId="77777777" w:rsidR="00FE5242" w:rsidRPr="009A7C0F" w:rsidRDefault="00FE5242" w:rsidP="00FE5242">
      <w:pPr>
        <w:sectPr w:rsidR="00FE5242" w:rsidRPr="009A7C0F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5FF7CC8E" w:rsidR="00FE5242" w:rsidRPr="009A7C0F" w:rsidRDefault="00C5163B" w:rsidP="00C5163B">
      <w:pPr>
        <w:pStyle w:val="1"/>
      </w:pPr>
      <w:bookmarkStart w:id="9" w:name="_Toc204778093"/>
      <w:r w:rsidRPr="009A7C0F">
        <w:lastRenderedPageBreak/>
        <w:t>ИНДИКАТОРЫ РАЗВИТИЯ СИСТЕМ ТЕПЛОСНАБЖЕНИЯ</w:t>
      </w:r>
      <w:bookmarkEnd w:id="9"/>
      <w:r w:rsidRPr="009A7C0F">
        <w:t xml:space="preserve"> </w:t>
      </w:r>
    </w:p>
    <w:p w14:paraId="359DA34E" w14:textId="0BC228C7" w:rsidR="00C5163B" w:rsidRPr="009A7C0F" w:rsidRDefault="003826C4" w:rsidP="00395CDF">
      <w:r w:rsidRPr="009A7C0F">
        <w:t>Индикаторы развития систем теплоснабжения ГО «Жатай» приведены в таблице ниже.</w:t>
      </w:r>
    </w:p>
    <w:p w14:paraId="56B3E6F9" w14:textId="5ABC02FB" w:rsidR="00FE5242" w:rsidRPr="009A7C0F" w:rsidRDefault="003826C4" w:rsidP="003826C4">
      <w:pPr>
        <w:pStyle w:val="6"/>
      </w:pPr>
      <w:r w:rsidRPr="009A7C0F">
        <w:t>Индикаторы развития системы теплоснабжения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04"/>
        <w:gridCol w:w="1204"/>
        <w:gridCol w:w="746"/>
        <w:gridCol w:w="746"/>
        <w:gridCol w:w="743"/>
        <w:gridCol w:w="743"/>
        <w:gridCol w:w="743"/>
        <w:gridCol w:w="743"/>
        <w:gridCol w:w="810"/>
        <w:gridCol w:w="810"/>
        <w:gridCol w:w="810"/>
        <w:gridCol w:w="743"/>
        <w:gridCol w:w="743"/>
        <w:gridCol w:w="743"/>
        <w:gridCol w:w="743"/>
        <w:gridCol w:w="743"/>
        <w:gridCol w:w="743"/>
      </w:tblGrid>
      <w:tr w:rsidR="0025092E" w:rsidRPr="009A7C0F" w14:paraId="17DF59CD" w14:textId="77777777" w:rsidTr="0025092E">
        <w:trPr>
          <w:trHeight w:val="20"/>
          <w:tblHeader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A97F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42C7" w14:textId="26E638D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BDBC" w14:textId="75358E7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AF6F" w14:textId="193F386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22DF" w14:textId="66AB292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8DEB" w14:textId="5E135A3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4018" w14:textId="02A3DEB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BCBF" w14:textId="08E8E04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D81B" w14:textId="6AE6602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7328" w14:textId="572854F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75DC" w14:textId="3EB149C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58D5" w14:textId="6376886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AA0A" w14:textId="444E282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001F" w14:textId="0825F1E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91D5" w14:textId="4891078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79CA" w14:textId="0425C40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F2F5" w14:textId="349157F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25092E" w:rsidRPr="009A7C0F" w14:paraId="4AE107C0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DB2C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0EAF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3867" w14:textId="7FA0178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7F64" w14:textId="08CACC7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ED1B" w14:textId="59134B8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ED1D" w14:textId="1B94980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563C" w14:textId="7039008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40CB" w14:textId="2E5A00D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9579" w14:textId="56435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01D3" w14:textId="5E7A440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BE57" w14:textId="1771F14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DC69" w14:textId="39EB814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6297" w14:textId="0BAD8D7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0869" w14:textId="1B2E707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6E8C" w14:textId="3AD530D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D8DC" w14:textId="757D6E6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4E41" w14:textId="0EF0C64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5092E" w:rsidRPr="009A7C0F" w14:paraId="51E3964B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3F92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9051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49D2" w14:textId="785D2A6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C153" w14:textId="4BD8D56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644C" w14:textId="3D16B70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749A" w14:textId="59C3265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0C3E" w14:textId="49D6473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6742" w14:textId="3BB1186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4CC8" w14:textId="083F4E0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6D86" w14:textId="71583CE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717D" w14:textId="5A5519A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B102" w14:textId="0F48AB8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8971" w14:textId="120977E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ADA8" w14:textId="6EAD669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FEAB" w14:textId="5944FEC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AA88" w14:textId="4FC4907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F706" w14:textId="59E4854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5092E" w:rsidRPr="009A7C0F" w14:paraId="3195C3FC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916A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6500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ут</w:t>
            </w:r>
            <w:proofErr w:type="spellEnd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/Гкал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9480" w14:textId="01E2386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199,21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FB18" w14:textId="467A902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A6A8" w14:textId="20131FA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33D3" w14:textId="0A2D88A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19B7" w14:textId="4012FA0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692E" w14:textId="37A9FF8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F289" w14:textId="368D93D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5009" w14:textId="4380ACE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09B8" w14:textId="486E767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7DE9" w14:textId="61340FA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119D" w14:textId="777A3EA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6FD4" w14:textId="12942F4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EFE8" w14:textId="7BDA58F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8A98" w14:textId="6356D52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D809" w14:textId="4BF48CA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170,1</w:t>
            </w:r>
          </w:p>
        </w:tc>
      </w:tr>
      <w:tr w:rsidR="0025092E" w:rsidRPr="009A7C0F" w14:paraId="5945BAD0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77FB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C56D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Гкал/</w:t>
            </w:r>
            <w:proofErr w:type="gramStart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E05B" w14:textId="3267EAA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4,809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E358" w14:textId="5B1039B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5,667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6A1C" w14:textId="0D6D64E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5,576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5E0F" w14:textId="6059607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5,485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3907" w14:textId="5DB01D8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5,413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AF5A" w14:textId="283C709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5,310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DDD9" w14:textId="6E50DAE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5,200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929E" w14:textId="730DAA7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5,088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8780" w14:textId="5662EDF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4,974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F3A5" w14:textId="7BED96F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4,853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D8FB" w14:textId="1E29C15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4,635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FF6F" w14:textId="29DED5C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4,416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0EAE" w14:textId="3B096CB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4,198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FC62" w14:textId="3D3355F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3,977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06E7" w14:textId="6195C2B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3,977</w:t>
            </w:r>
          </w:p>
        </w:tc>
      </w:tr>
      <w:tr w:rsidR="0025092E" w:rsidRPr="009A7C0F" w14:paraId="72E1020C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90CE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2778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115E" w14:textId="4AD1CE9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16C5" w14:textId="1661100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5252" w14:textId="0349E0D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C398" w14:textId="3EB25AB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73B7" w14:textId="6A6EC73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F0A0" w14:textId="0B6396F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E5FF" w14:textId="64956A4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3723" w14:textId="4E9F921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08D7" w14:textId="48B3A89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F2C0" w14:textId="285AAA2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9700" w14:textId="2A82731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C061" w14:textId="4B38A57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19DD" w14:textId="19331BE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F7D9" w14:textId="51F62C7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FB07" w14:textId="1452205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0,337</w:t>
            </w:r>
          </w:p>
        </w:tc>
      </w:tr>
      <w:tr w:rsidR="0025092E" w:rsidRPr="009A7C0F" w14:paraId="735E257B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83A4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F907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gramEnd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*ч/Гкал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6233" w14:textId="2A9E439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202,95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24A7" w14:textId="7B8062D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174,92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0A9C" w14:textId="7F27E8C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175,18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EABF" w14:textId="4E5CBB2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175,26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86C3" w14:textId="1CD3016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174,62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DDD3" w14:textId="76B2217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174,81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D294" w14:textId="56B59CD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32F5" w14:textId="62AFF13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CDE0" w14:textId="38D136E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175,42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E14A" w14:textId="422A961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175,67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C8B3" w14:textId="4E9D65E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175,85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3551" w14:textId="46C5CD6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175,96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70C4" w14:textId="3286FEE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175,96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F149" w14:textId="68269EF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175,96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4E72" w14:textId="0AF82CE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175,96</w:t>
            </w:r>
          </w:p>
        </w:tc>
      </w:tr>
      <w:tr w:rsidR="0025092E" w:rsidRPr="009A7C0F" w14:paraId="6EA47BDF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D71E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</w:t>
            </w: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округа, города федерального значения)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886B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47B6" w14:textId="1A9A664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FEF7" w14:textId="09F7A49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0826" w14:textId="66590B4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590D" w14:textId="5C13C1A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EC06" w14:textId="7869F29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6165" w14:textId="37519F7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4572" w14:textId="5FA35B3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F384" w14:textId="4F010A3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E546" w14:textId="4FD81F7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6B7F" w14:textId="0F6A776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C265" w14:textId="154F1A4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A609" w14:textId="22F482E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7F29" w14:textId="0B11D85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2434" w14:textId="5377F62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D6B4" w14:textId="4C7076E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A7C0F" w:rsidRPr="009A7C0F" w14:paraId="0DB55356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1AF7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406E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г </w:t>
            </w:r>
            <w:proofErr w:type="spellStart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ут</w:t>
            </w:r>
            <w:proofErr w:type="spellEnd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  <w:proofErr w:type="spell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BFD5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4299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907E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125C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0C10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CE4D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4FFE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8BF4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F0D3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98AE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36BB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96F4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BB26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769A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A498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A7C0F" w:rsidRPr="009A7C0F" w14:paraId="3620BF3C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B4E1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DCC7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8B40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C6A8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DB8C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4C66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A3EB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576C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9708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1513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6DD1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C4B1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8501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54E0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E33A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F759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CB8E" w14:textId="77777777" w:rsidR="009A7C0F" w:rsidRPr="009A7C0F" w:rsidRDefault="009A7C0F" w:rsidP="009A7C0F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5092E" w:rsidRPr="009A7C0F" w14:paraId="3A4DD34E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2C11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" w:name="_GoBack" w:colFirst="2" w:colLast="16"/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3A14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EA0F" w14:textId="5B4B45B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FE4C" w14:textId="5DD8B13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499B" w14:textId="4ABC6D3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884B" w14:textId="3A3B4BC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610A" w14:textId="3FF3AC7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9486" w14:textId="6A6A8BB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B4FE" w14:textId="51A9161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45B8" w14:textId="63CADCB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8EB1" w14:textId="1D42C04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F6E4" w14:textId="0CAFFBA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5375" w14:textId="12437EB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860B" w14:textId="3EA1983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4C55" w14:textId="70EB6FE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27C7" w14:textId="64EA6AE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E165" w14:textId="5248832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5092E" w:rsidRPr="009A7C0F" w14:paraId="5E60C69D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3B97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EB0B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E101" w14:textId="34663B4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27,83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E5AB" w14:textId="31710B0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28,79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7FCD" w14:textId="27B2118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27,88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BB88" w14:textId="01E27A7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26,91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24FF" w14:textId="52DD6CA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25,88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4D9C" w14:textId="24144D0D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24,79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46FD" w14:textId="636EEFA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23,64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58A3" w14:textId="1195C0B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22,43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414D" w14:textId="6368B02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21,17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09E0" w14:textId="1151CDE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19,84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CD96" w14:textId="7C6ABD2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17,32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CD08" w14:textId="6784A5B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14,71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8812" w14:textId="42FB37A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12,04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DE0D" w14:textId="067B8E6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9,26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6574" w14:textId="427109C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sz w:val="16"/>
                <w:szCs w:val="16"/>
                <w:lang w:eastAsia="ru-RU"/>
              </w:rPr>
              <w:t>9,26</w:t>
            </w:r>
          </w:p>
        </w:tc>
      </w:tr>
      <w:tr w:rsidR="0025092E" w:rsidRPr="009A7C0F" w14:paraId="0FF1583D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6D13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3BEF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04FB" w14:textId="0C07F0D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041F" w14:textId="72DBD76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6,48%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0B87" w14:textId="3E50AC5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6,47%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13F6" w14:textId="25D373A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6,46%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76A4" w14:textId="0875229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6,45%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6D36" w14:textId="0C5F6FD9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7F37" w14:textId="2D32ED5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4F94" w14:textId="170642D2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6,42%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9823" w14:textId="7866EB7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6,41%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5978" w14:textId="3F61E98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39DF" w14:textId="188FEE46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9,48%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DB5B" w14:textId="04C99D8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9,47%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0680" w14:textId="34DACA5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9,47%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518A" w14:textId="1B807900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9,47%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EA7B" w14:textId="0D73149A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9,47%</w:t>
            </w:r>
          </w:p>
        </w:tc>
      </w:tr>
      <w:tr w:rsidR="0025092E" w:rsidRPr="009A7C0F" w14:paraId="61ED047D" w14:textId="77777777" w:rsidTr="0025092E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D0B0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B014" w14:textId="77777777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B553" w14:textId="3965CD2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04A0" w14:textId="65E9421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2EF0" w14:textId="71BFBD6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8B99" w14:textId="268A634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4153" w14:textId="27DDAD21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F7B4" w14:textId="1949BBB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7341" w14:textId="2F1D36C4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6DA9" w14:textId="12BA7FEF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DF90" w14:textId="57DF5FD8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51D6" w14:textId="7DBBA4EE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2CE7" w14:textId="5201CB4C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4933" w14:textId="3755B88B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F49B" w14:textId="7AAB334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B84C" w14:textId="2002D3C3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1B39" w14:textId="5ACCD465" w:rsidR="0025092E" w:rsidRPr="009A7C0F" w:rsidRDefault="0025092E" w:rsidP="0025092E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A7C0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</w:tr>
      <w:bookmarkEnd w:id="10"/>
    </w:tbl>
    <w:p w14:paraId="4B660A79" w14:textId="77777777" w:rsidR="00877308" w:rsidRPr="00FE5242" w:rsidRDefault="00877308" w:rsidP="00FE5242"/>
    <w:sectPr w:rsidR="00877308" w:rsidRPr="00FE5242" w:rsidSect="003826C4">
      <w:pgSz w:w="16838" w:h="11906" w:orient="landscape"/>
      <w:pgMar w:top="1701" w:right="1134" w:bottom="850" w:left="1134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73D71" w14:textId="77777777" w:rsidR="00820BB4" w:rsidRDefault="00820BB4" w:rsidP="006F7CE0">
      <w:pPr>
        <w:spacing w:line="240" w:lineRule="auto"/>
      </w:pPr>
      <w:r>
        <w:separator/>
      </w:r>
    </w:p>
  </w:endnote>
  <w:endnote w:type="continuationSeparator" w:id="0">
    <w:p w14:paraId="7FA0D67D" w14:textId="77777777" w:rsidR="00820BB4" w:rsidRDefault="00820BB4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Content>
      <w:p w14:paraId="620075E2" w14:textId="64BB7073" w:rsidR="00C06F06" w:rsidRDefault="00C06F06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Content>
      <w:p w14:paraId="1EC6B459" w14:textId="77777777" w:rsidR="00C06F06" w:rsidRDefault="00C06F06" w:rsidP="00C06F06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48018C87" w14:textId="77777777" w:rsidR="00C06F06" w:rsidRPr="000E70ED" w:rsidRDefault="00C06F06" w:rsidP="00C06F06">
        <w:pPr>
          <w:spacing w:line="240" w:lineRule="auto"/>
          <w:ind w:firstLine="0"/>
          <w:jc w:val="center"/>
          <w:rPr>
            <w:szCs w:val="24"/>
          </w:rPr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  <w:p w14:paraId="4E54EE02" w14:textId="2AE7EEF3" w:rsidR="00C06F06" w:rsidRPr="00C06F06" w:rsidRDefault="00C06F06" w:rsidP="00C06F0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013076"/>
      <w:docPartObj>
        <w:docPartGallery w:val="Page Numbers (Bottom of Page)"/>
        <w:docPartUnique/>
      </w:docPartObj>
    </w:sdtPr>
    <w:sdtContent>
      <w:sdt>
        <w:sdtPr>
          <w:id w:val="1816831125"/>
          <w:docPartObj>
            <w:docPartGallery w:val="Page Numbers (Bottom of Page)"/>
            <w:docPartUnique/>
          </w:docPartObj>
        </w:sdtPr>
        <w:sdtContent>
          <w:p w14:paraId="2D013091" w14:textId="77777777" w:rsidR="00C06F06" w:rsidRDefault="00C06F06" w:rsidP="00C06F0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D907F8">
              <w:rPr>
                <w:szCs w:val="24"/>
              </w:rPr>
              <w:t xml:space="preserve">г. </w:t>
            </w:r>
            <w:r>
              <w:rPr>
                <w:szCs w:val="24"/>
              </w:rPr>
              <w:t>Якутск</w:t>
            </w:r>
          </w:p>
          <w:p w14:paraId="21B0F515" w14:textId="77777777" w:rsidR="00C06F06" w:rsidRPr="000E70ED" w:rsidRDefault="00C06F06" w:rsidP="00C06F0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Pr="00D907F8">
              <w:rPr>
                <w:szCs w:val="24"/>
              </w:rPr>
              <w:t xml:space="preserve"> год </w:t>
            </w:r>
          </w:p>
        </w:sdtContent>
      </w:sdt>
      <w:p w14:paraId="01506E16" w14:textId="1CB6E845" w:rsidR="00C06F06" w:rsidRPr="00877308" w:rsidRDefault="00C06F06" w:rsidP="00C06F06">
        <w:pPr>
          <w:spacing w:line="240" w:lineRule="auto"/>
          <w:ind w:firstLine="0"/>
          <w:jc w:val="center"/>
          <w:rPr>
            <w:szCs w:val="24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Content>
      <w:sdt>
        <w:sdtPr>
          <w:id w:val="753778324"/>
          <w:docPartObj>
            <w:docPartGallery w:val="Page Numbers (Bottom of Page)"/>
            <w:docPartUnique/>
          </w:docPartObj>
        </w:sdtPr>
        <w:sdtContent>
          <w:p w14:paraId="32A277D3" w14:textId="75FF6513" w:rsidR="00C06F06" w:rsidRDefault="00C06F06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Content>
      <w:p w14:paraId="2CA53C3B" w14:textId="77777777" w:rsidR="00C06F06" w:rsidRDefault="00C06F06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C06F06" w:rsidRDefault="00C06F06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72DAB" w14:textId="77777777" w:rsidR="00820BB4" w:rsidRDefault="00820BB4" w:rsidP="006F7CE0">
      <w:pPr>
        <w:spacing w:line="240" w:lineRule="auto"/>
      </w:pPr>
      <w:r>
        <w:separator/>
      </w:r>
    </w:p>
  </w:footnote>
  <w:footnote w:type="continuationSeparator" w:id="0">
    <w:p w14:paraId="5FC81719" w14:textId="77777777" w:rsidR="00820BB4" w:rsidRDefault="00820BB4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C06F06" w:rsidRDefault="00C06F06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3A2AEAFE"/>
    <w:lvl w:ilvl="0">
      <w:start w:val="13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0"/>
  </w:num>
  <w:num w:numId="6">
    <w:abstractNumId w:val="33"/>
  </w:num>
  <w:num w:numId="7">
    <w:abstractNumId w:val="28"/>
  </w:num>
  <w:num w:numId="8">
    <w:abstractNumId w:val="39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29"/>
  </w:num>
  <w:num w:numId="17">
    <w:abstractNumId w:val="11"/>
  </w:num>
  <w:num w:numId="18">
    <w:abstractNumId w:val="1"/>
  </w:num>
  <w:num w:numId="19">
    <w:abstractNumId w:val="45"/>
  </w:num>
  <w:num w:numId="20">
    <w:abstractNumId w:val="43"/>
  </w:num>
  <w:num w:numId="21">
    <w:abstractNumId w:val="46"/>
  </w:num>
  <w:num w:numId="22">
    <w:abstractNumId w:val="26"/>
  </w:num>
  <w:num w:numId="23">
    <w:abstractNumId w:val="41"/>
  </w:num>
  <w:num w:numId="24">
    <w:abstractNumId w:val="32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0"/>
  </w:num>
  <w:num w:numId="30">
    <w:abstractNumId w:val="36"/>
  </w:num>
  <w:num w:numId="31">
    <w:abstractNumId w:val="19"/>
  </w:num>
  <w:num w:numId="32">
    <w:abstractNumId w:val="17"/>
  </w:num>
  <w:num w:numId="33">
    <w:abstractNumId w:val="38"/>
  </w:num>
  <w:num w:numId="34">
    <w:abstractNumId w:val="37"/>
  </w:num>
  <w:num w:numId="35">
    <w:abstractNumId w:val="22"/>
  </w:num>
  <w:num w:numId="36">
    <w:abstractNumId w:val="31"/>
  </w:num>
  <w:num w:numId="37">
    <w:abstractNumId w:val="21"/>
  </w:num>
  <w:num w:numId="38">
    <w:abstractNumId w:val="34"/>
  </w:num>
  <w:num w:numId="39">
    <w:abstractNumId w:val="5"/>
  </w:num>
  <w:num w:numId="40">
    <w:abstractNumId w:val="12"/>
  </w:num>
  <w:num w:numId="41">
    <w:abstractNumId w:val="42"/>
  </w:num>
  <w:num w:numId="42">
    <w:abstractNumId w:val="44"/>
  </w:num>
  <w:num w:numId="43">
    <w:abstractNumId w:val="13"/>
  </w:num>
  <w:num w:numId="44">
    <w:abstractNumId w:val="24"/>
  </w:num>
  <w:num w:numId="45">
    <w:abstractNumId w:val="7"/>
  </w:num>
  <w:num w:numId="46">
    <w:abstractNumId w:val="35"/>
  </w:num>
  <w:num w:numId="47">
    <w:abstractNumId w:val="2"/>
  </w:num>
  <w:num w:numId="48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646A1"/>
    <w:rsid w:val="00071204"/>
    <w:rsid w:val="0007251D"/>
    <w:rsid w:val="0007512B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07F37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092E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1C08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3AAA"/>
    <w:rsid w:val="00361D31"/>
    <w:rsid w:val="003633B5"/>
    <w:rsid w:val="00364B54"/>
    <w:rsid w:val="003826C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A4AAE"/>
    <w:rsid w:val="006C1C95"/>
    <w:rsid w:val="006C2D9A"/>
    <w:rsid w:val="006C479F"/>
    <w:rsid w:val="006C496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C5AB8"/>
    <w:rsid w:val="007D7ED9"/>
    <w:rsid w:val="007E17DC"/>
    <w:rsid w:val="007E37D5"/>
    <w:rsid w:val="007E6F8D"/>
    <w:rsid w:val="007F4324"/>
    <w:rsid w:val="00803551"/>
    <w:rsid w:val="008206EF"/>
    <w:rsid w:val="00820BB4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A7C0F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06F06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5163B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C5163B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C5163B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C5163B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C5163B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031411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C5163B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C5163B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C5163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5163B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C5163B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031411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C5163B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522BE-3178-4904-A571-324B6B115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24286</TotalTime>
  <Pages>10</Pages>
  <Words>2089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422</cp:revision>
  <cp:lastPrinted>2025-08-04T07:48:00Z</cp:lastPrinted>
  <dcterms:created xsi:type="dcterms:W3CDTF">2023-10-30T09:05:00Z</dcterms:created>
  <dcterms:modified xsi:type="dcterms:W3CDTF">2026-04-21T04:26:00Z</dcterms:modified>
</cp:coreProperties>
</file>